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4D4B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5177D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07143/027-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665FE6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665FE6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5177DD" w:rsidRPr="005177D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5177DD" w:rsidRPr="005177DD">
          <w:rPr>
            <w:rStyle w:val="aa"/>
          </w:rPr>
          <w:t xml:space="preserve">440052, г. Пенза, ул. Ново-Тамбовская, д.9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5177DD" w:rsidRPr="005177DD">
          <w:rPr>
            <w:rStyle w:val="aa"/>
          </w:rPr>
          <w:t xml:space="preserve"> 6 фтизиатрическое отделение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5177DD" w:rsidRPr="005177DD">
          <w:rPr>
            <w:u w:val="single"/>
          </w:rPr>
          <w:t xml:space="preserve"> 07143/027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5177DD" w:rsidRPr="005177DD">
          <w:rPr>
            <w:rStyle w:val="aa"/>
          </w:rPr>
          <w:t xml:space="preserve"> Медицинская </w:t>
        </w:r>
        <w:r w:rsidR="005177DD" w:rsidRPr="005177DD">
          <w:rPr>
            <w:u w:val="single"/>
          </w:rPr>
          <w:t xml:space="preserve">сестра палатная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5177DD" w:rsidRPr="005177DD">
          <w:rPr>
            <w:rStyle w:val="aa"/>
          </w:rPr>
          <w:t xml:space="preserve"> отсутствует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5177DD" w:rsidRPr="005177DD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4D4B" w:rsidRPr="004F614B" w:rsidTr="005C43EF">
        <w:trPr>
          <w:jc w:val="center"/>
        </w:trPr>
        <w:tc>
          <w:tcPr>
            <w:tcW w:w="4678" w:type="dxa"/>
            <w:vAlign w:val="center"/>
          </w:tcPr>
          <w:p w:rsidR="00444D4B" w:rsidRPr="004F614B" w:rsidRDefault="00444D4B" w:rsidP="00444D4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4D4B" w:rsidRPr="004F614B" w:rsidRDefault="00444D4B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4D4B" w:rsidRPr="00444D4B" w:rsidRDefault="00BB3B36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4D4B" w:rsidRPr="00444D4B">
        <w:t>- Паспорт секундомера механического СОСпр-2б-2-010;</w:t>
      </w:r>
    </w:p>
    <w:p w:rsidR="00576095" w:rsidRPr="005C43EF" w:rsidRDefault="00444D4B" w:rsidP="00AD14A4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BB3B36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BB3B36" w:rsidP="005859B9">
      <w:fldSimple w:instr=" DOCVARIABLE operac \* MERGEFORMAT ">
        <w:r w:rsidR="005177DD" w:rsidRPr="005177DD">
          <w:t xml:space="preserve"> Выполняет врачебные назначения больным в закрепленных за ней палатах, наблюдает за состоянием больных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256694" w:rsidP="00FC4076">
            <w:pPr>
              <w:pStyle w:val="a8"/>
            </w:pPr>
            <w:r>
              <w:t>9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444D4B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444D4B" w:rsidRPr="00444D4B">
          <w:rPr>
            <w:bCs/>
          </w:rPr>
          <w:t>-</w:t>
        </w:r>
        <w:r w:rsidR="00444D4B" w:rsidRPr="00444D4B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444D4B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4D4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4D4B" w:rsidRDefault="00444D4B" w:rsidP="00AA46ED">
            <w:pPr>
              <w:pStyle w:val="a8"/>
            </w:pPr>
            <w:r w:rsidRPr="00444D4B">
              <w:t>Митяева Ольга Александровна</w:t>
            </w:r>
          </w:p>
        </w:tc>
      </w:tr>
      <w:tr w:rsidR="00AA46ED" w:rsidRPr="00444D4B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 xml:space="preserve">(№ в реестре </w:t>
            </w:r>
            <w:r w:rsidRPr="00444D4B">
              <w:rPr>
                <w:vertAlign w:val="superscript"/>
              </w:rPr>
              <w:lastRenderedPageBreak/>
              <w:t>экспертов)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4D4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4D4B" w:rsidRDefault="00444D4B" w:rsidP="00AA46ED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4D4B" w:rsidTr="00444D4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4D4B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4D4B" w:rsidRDefault="00444D4B" w:rsidP="005C43EF">
            <w:pPr>
              <w:pStyle w:val="a8"/>
            </w:pPr>
            <w:r w:rsidRPr="00444D4B">
              <w:t>Лукичев Дмитрий Олегович</w:t>
            </w:r>
          </w:p>
        </w:tc>
      </w:tr>
      <w:tr w:rsidR="005C43EF" w:rsidRPr="00444D4B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4D4B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4D4B" w:rsidRDefault="00444D4B" w:rsidP="005C43EF">
            <w:pPr>
              <w:pStyle w:val="a8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4B" w:rsidRDefault="00444D4B" w:rsidP="0076042D">
      <w:pPr>
        <w:pStyle w:val="a9"/>
      </w:pPr>
      <w:r>
        <w:separator/>
      </w:r>
    </w:p>
  </w:endnote>
  <w:endnote w:type="continuationSeparator" w:id="0">
    <w:p w:rsidR="00444D4B" w:rsidRDefault="00444D4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5177D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07143/027-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BB3B36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BB3B36" w:rsidRPr="009E2A4C">
            <w:rPr>
              <w:rStyle w:val="ad"/>
              <w:sz w:val="20"/>
              <w:szCs w:val="20"/>
            </w:rPr>
            <w:fldChar w:fldCharType="separate"/>
          </w:r>
          <w:r w:rsidR="005177DD">
            <w:rPr>
              <w:rStyle w:val="ad"/>
              <w:noProof/>
              <w:sz w:val="20"/>
              <w:szCs w:val="20"/>
            </w:rPr>
            <w:t>1</w:t>
          </w:r>
          <w:r w:rsidR="00BB3B36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177DD" w:rsidRPr="005177DD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4B" w:rsidRDefault="00444D4B" w:rsidP="0076042D">
      <w:pPr>
        <w:pStyle w:val="a9"/>
      </w:pPr>
      <w:r>
        <w:separator/>
      </w:r>
    </w:p>
  </w:footnote>
  <w:footnote w:type="continuationSeparator" w:id="0">
    <w:p w:rsidR="00444D4B" w:rsidRDefault="00444D4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4;  07143/027, 07143/027-1А (07143/027), 07143/027-2А (07143/027), 07143/027-3А (07143/027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6 фтизиатрическое отделение"/>
    <w:docVar w:name="class" w:val="1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4 "/>
    <w:docVar w:name="colrab_anal" w:val=" 13 "/>
    <w:docVar w:name="colraball" w:val="    "/>
    <w:docVar w:name="colwom" w:val=" 4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B82671A43401456BA113338A67EC6EE1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27- Н "/>
    <w:docVar w:name="num_form" w:val="2"/>
    <w:docVar w:name="oborud" w:val=" ПЭВМ "/>
    <w:docVar w:name="operac" w:val=" Выполняет врачебные назначения больным в закрепленных за ней палатах, наблюдает за состоянием больных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2280136383FB4F1E9613E5AA2992A14C"/>
    <w:docVar w:name="rm_id" w:val="208"/>
    <w:docVar w:name="rm_name" w:val=" Медицинская сестра палатная "/>
    <w:docVar w:name="rm_number" w:val=" 07143/027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Отсутствуют "/>
    <w:docVar w:name="version" w:val="51"/>
  </w:docVars>
  <w:rsids>
    <w:rsidRoot w:val="00F2278C"/>
    <w:rsid w:val="00025683"/>
    <w:rsid w:val="00046815"/>
    <w:rsid w:val="0005566C"/>
    <w:rsid w:val="000822BC"/>
    <w:rsid w:val="000D1F5B"/>
    <w:rsid w:val="00110025"/>
    <w:rsid w:val="001167D7"/>
    <w:rsid w:val="001429B1"/>
    <w:rsid w:val="00142B1E"/>
    <w:rsid w:val="001607C8"/>
    <w:rsid w:val="001A3BC6"/>
    <w:rsid w:val="001B7B97"/>
    <w:rsid w:val="001F1926"/>
    <w:rsid w:val="001F4D8D"/>
    <w:rsid w:val="00206853"/>
    <w:rsid w:val="00234932"/>
    <w:rsid w:val="00256694"/>
    <w:rsid w:val="002B224E"/>
    <w:rsid w:val="002E55C6"/>
    <w:rsid w:val="00305B2F"/>
    <w:rsid w:val="00367816"/>
    <w:rsid w:val="003876C3"/>
    <w:rsid w:val="003B382A"/>
    <w:rsid w:val="003C24DB"/>
    <w:rsid w:val="003E5F31"/>
    <w:rsid w:val="0040104A"/>
    <w:rsid w:val="00401A64"/>
    <w:rsid w:val="00402CAC"/>
    <w:rsid w:val="00426B3D"/>
    <w:rsid w:val="00433DCF"/>
    <w:rsid w:val="00444410"/>
    <w:rsid w:val="00444D4B"/>
    <w:rsid w:val="004A47AD"/>
    <w:rsid w:val="004C4DB2"/>
    <w:rsid w:val="004C6E55"/>
    <w:rsid w:val="0051659D"/>
    <w:rsid w:val="005177DD"/>
    <w:rsid w:val="00527BF3"/>
    <w:rsid w:val="00563E94"/>
    <w:rsid w:val="00576095"/>
    <w:rsid w:val="005859B9"/>
    <w:rsid w:val="005A3A36"/>
    <w:rsid w:val="005B466C"/>
    <w:rsid w:val="005B61A6"/>
    <w:rsid w:val="005B7FE8"/>
    <w:rsid w:val="005C0A9A"/>
    <w:rsid w:val="005C43EF"/>
    <w:rsid w:val="00610DE1"/>
    <w:rsid w:val="00646A32"/>
    <w:rsid w:val="00665FE6"/>
    <w:rsid w:val="00674E86"/>
    <w:rsid w:val="0069682B"/>
    <w:rsid w:val="006C28B3"/>
    <w:rsid w:val="007049EB"/>
    <w:rsid w:val="00710271"/>
    <w:rsid w:val="0071176C"/>
    <w:rsid w:val="00717C9F"/>
    <w:rsid w:val="00745D40"/>
    <w:rsid w:val="00757F12"/>
    <w:rsid w:val="0076042D"/>
    <w:rsid w:val="00783270"/>
    <w:rsid w:val="00794E17"/>
    <w:rsid w:val="007A16DC"/>
    <w:rsid w:val="007A4C5E"/>
    <w:rsid w:val="007D1852"/>
    <w:rsid w:val="007D2CEA"/>
    <w:rsid w:val="00815503"/>
    <w:rsid w:val="00821FA8"/>
    <w:rsid w:val="00842149"/>
    <w:rsid w:val="00883461"/>
    <w:rsid w:val="008C739D"/>
    <w:rsid w:val="008D5F6D"/>
    <w:rsid w:val="008E68DE"/>
    <w:rsid w:val="0090588D"/>
    <w:rsid w:val="0092778A"/>
    <w:rsid w:val="00946570"/>
    <w:rsid w:val="0096321D"/>
    <w:rsid w:val="00967790"/>
    <w:rsid w:val="00977D22"/>
    <w:rsid w:val="009A1E65"/>
    <w:rsid w:val="009D253C"/>
    <w:rsid w:val="00A12349"/>
    <w:rsid w:val="00A32B8A"/>
    <w:rsid w:val="00A91908"/>
    <w:rsid w:val="00AA4551"/>
    <w:rsid w:val="00AA46ED"/>
    <w:rsid w:val="00AA4DCC"/>
    <w:rsid w:val="00AD14A4"/>
    <w:rsid w:val="00AD7C32"/>
    <w:rsid w:val="00AF0DED"/>
    <w:rsid w:val="00AF796F"/>
    <w:rsid w:val="00BA5029"/>
    <w:rsid w:val="00BB3B36"/>
    <w:rsid w:val="00BC2F3C"/>
    <w:rsid w:val="00BC4C3A"/>
    <w:rsid w:val="00BC7FB8"/>
    <w:rsid w:val="00BF498E"/>
    <w:rsid w:val="00C01462"/>
    <w:rsid w:val="00C02721"/>
    <w:rsid w:val="00C200EC"/>
    <w:rsid w:val="00C3083C"/>
    <w:rsid w:val="00CE3307"/>
    <w:rsid w:val="00CF7C8F"/>
    <w:rsid w:val="00D74283"/>
    <w:rsid w:val="00D76DF8"/>
    <w:rsid w:val="00D84B38"/>
    <w:rsid w:val="00DB0B59"/>
    <w:rsid w:val="00DB5302"/>
    <w:rsid w:val="00DC4324"/>
    <w:rsid w:val="00DD6B1F"/>
    <w:rsid w:val="00E124F4"/>
    <w:rsid w:val="00E16F78"/>
    <w:rsid w:val="00E36337"/>
    <w:rsid w:val="00E7595C"/>
    <w:rsid w:val="00E87923"/>
    <w:rsid w:val="00EB72AD"/>
    <w:rsid w:val="00EC37A1"/>
    <w:rsid w:val="00EE2799"/>
    <w:rsid w:val="00EF3DC4"/>
    <w:rsid w:val="00F17946"/>
    <w:rsid w:val="00F2278C"/>
    <w:rsid w:val="00F31233"/>
    <w:rsid w:val="00F71B5E"/>
    <w:rsid w:val="00F74CCB"/>
    <w:rsid w:val="00F76072"/>
    <w:rsid w:val="00FB001B"/>
    <w:rsid w:val="00FB53AF"/>
    <w:rsid w:val="00FC4076"/>
    <w:rsid w:val="00FD2BA8"/>
    <w:rsid w:val="00FE05C7"/>
    <w:rsid w:val="00FE4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2016-10-17T11:40:00Z</dcterms:created>
  <dcterms:modified xsi:type="dcterms:W3CDTF">2016-10-18T09:20:00Z</dcterms:modified>
</cp:coreProperties>
</file>